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642219" w14:textId="01ED26CA" w:rsidR="00166EB4" w:rsidRDefault="00166EB4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</w:p>
    <w:p w14:paraId="01F5D2DA" w14:textId="77777777" w:rsidR="002B7609" w:rsidRPr="002B7609" w:rsidRDefault="002B7609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</w:p>
    <w:p w14:paraId="14A680F4" w14:textId="49536DC2" w:rsidR="009E69C4" w:rsidRPr="002B7609" w:rsidRDefault="009E69C4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  <w:r w:rsidRPr="002B7609">
        <w:rPr>
          <w:rFonts w:ascii="Arial" w:hAnsi="Arial" w:cs="Arial"/>
        </w:rPr>
        <w:tab/>
        <w:t xml:space="preserve">Ecublens, le </w:t>
      </w:r>
      <w:r w:rsidR="007D2A65" w:rsidRPr="002B7609">
        <w:rPr>
          <w:rFonts w:ascii="Arial" w:hAnsi="Arial" w:cs="Arial"/>
        </w:rPr>
        <w:t>1</w:t>
      </w:r>
      <w:r w:rsidR="007D2A65" w:rsidRPr="002B7609">
        <w:rPr>
          <w:rFonts w:ascii="Arial" w:hAnsi="Arial" w:cs="Arial"/>
          <w:vertAlign w:val="superscript"/>
        </w:rPr>
        <w:t>er</w:t>
      </w:r>
      <w:r w:rsidR="007D2A65" w:rsidRPr="002B7609">
        <w:rPr>
          <w:rFonts w:ascii="Arial" w:hAnsi="Arial" w:cs="Arial"/>
        </w:rPr>
        <w:t xml:space="preserve"> juin 2022</w:t>
      </w:r>
    </w:p>
    <w:p w14:paraId="71FD2F1C" w14:textId="0C2F07A5" w:rsidR="009E69C4" w:rsidRDefault="009E69C4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</w:p>
    <w:p w14:paraId="03450443" w14:textId="77777777" w:rsidR="00654296" w:rsidRPr="002B7609" w:rsidRDefault="00654296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</w:p>
    <w:p w14:paraId="7A5764CA" w14:textId="05C28A3B" w:rsidR="009E69C4" w:rsidRPr="002B7609" w:rsidRDefault="009E69C4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</w:p>
    <w:p w14:paraId="133D9BD4" w14:textId="3D8FD5CE" w:rsidR="009E69C4" w:rsidRPr="002B7609" w:rsidRDefault="009E69C4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</w:p>
    <w:p w14:paraId="520A05BE" w14:textId="02700619" w:rsidR="009E69C4" w:rsidRPr="002B7609" w:rsidRDefault="009E69C4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  <w:r w:rsidRPr="002B7609">
        <w:rPr>
          <w:rFonts w:ascii="Arial" w:hAnsi="Arial" w:cs="Arial"/>
        </w:rPr>
        <w:tab/>
        <w:t>Hôtel de la Fontaine</w:t>
      </w:r>
    </w:p>
    <w:p w14:paraId="1EA694A6" w14:textId="388C49D6" w:rsidR="009E69C4" w:rsidRPr="002B7609" w:rsidRDefault="009E69C4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  <w:r w:rsidRPr="002B7609">
        <w:rPr>
          <w:rFonts w:ascii="Arial" w:hAnsi="Arial" w:cs="Arial"/>
        </w:rPr>
        <w:tab/>
        <w:t>Route des Saveurs 25</w:t>
      </w:r>
    </w:p>
    <w:p w14:paraId="78F971B4" w14:textId="7AB7E77D" w:rsidR="009E69C4" w:rsidRPr="002B7609" w:rsidRDefault="009E69C4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  <w:r w:rsidRPr="002B7609">
        <w:rPr>
          <w:rFonts w:ascii="Arial" w:hAnsi="Arial" w:cs="Arial"/>
        </w:rPr>
        <w:tab/>
        <w:t>1024 Ecublens</w:t>
      </w:r>
    </w:p>
    <w:p w14:paraId="6A274B7C" w14:textId="4DC361DD" w:rsidR="002B7609" w:rsidRDefault="002B7609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</w:p>
    <w:p w14:paraId="5B8E2E4E" w14:textId="77777777" w:rsidR="00D01456" w:rsidRPr="002B7609" w:rsidRDefault="00D01456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</w:p>
    <w:p w14:paraId="55D01386" w14:textId="2A89EB8D" w:rsidR="009E69C4" w:rsidRPr="002B7609" w:rsidRDefault="009E69C4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</w:p>
    <w:p w14:paraId="081E3AF8" w14:textId="0C324624" w:rsidR="009E69C4" w:rsidRPr="002B7609" w:rsidRDefault="009E69C4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  <w:b/>
          <w:bCs/>
        </w:rPr>
      </w:pPr>
      <w:r w:rsidRPr="002B7609">
        <w:rPr>
          <w:rFonts w:ascii="Arial" w:hAnsi="Arial" w:cs="Arial"/>
          <w:b/>
          <w:bCs/>
        </w:rPr>
        <w:t>Demande d’offre</w:t>
      </w:r>
      <w:r w:rsidR="00F91D2F" w:rsidRPr="002B7609">
        <w:rPr>
          <w:rFonts w:ascii="Arial" w:hAnsi="Arial" w:cs="Arial"/>
          <w:b/>
          <w:bCs/>
        </w:rPr>
        <w:t xml:space="preserve"> </w:t>
      </w:r>
      <w:r w:rsidR="002B7609">
        <w:rPr>
          <w:rFonts w:ascii="Arial" w:hAnsi="Arial" w:cs="Arial"/>
          <w:b/>
          <w:bCs/>
        </w:rPr>
        <w:t xml:space="preserve">– </w:t>
      </w:r>
      <w:r w:rsidR="00431A89">
        <w:rPr>
          <w:rFonts w:ascii="Arial" w:hAnsi="Arial" w:cs="Arial"/>
          <w:b/>
          <w:bCs/>
        </w:rPr>
        <w:t xml:space="preserve">Repas clients </w:t>
      </w:r>
      <w:proofErr w:type="spellStart"/>
      <w:r w:rsidR="00816F5E">
        <w:rPr>
          <w:rFonts w:ascii="Arial" w:hAnsi="Arial" w:cs="Arial"/>
          <w:b/>
          <w:bCs/>
        </w:rPr>
        <w:t>p</w:t>
      </w:r>
      <w:r w:rsidR="00431A89">
        <w:rPr>
          <w:rFonts w:ascii="Arial" w:hAnsi="Arial" w:cs="Arial"/>
          <w:b/>
          <w:bCs/>
        </w:rPr>
        <w:t>an</w:t>
      </w:r>
      <w:r w:rsidR="00654296">
        <w:rPr>
          <w:rFonts w:ascii="Arial" w:hAnsi="Arial" w:cs="Arial"/>
          <w:b/>
          <w:bCs/>
        </w:rPr>
        <w:t>IQ</w:t>
      </w:r>
      <w:proofErr w:type="spellEnd"/>
      <w:r w:rsidR="00431A89">
        <w:rPr>
          <w:rFonts w:ascii="Arial" w:hAnsi="Arial" w:cs="Arial"/>
          <w:b/>
          <w:bCs/>
        </w:rPr>
        <w:t xml:space="preserve"> room</w:t>
      </w:r>
    </w:p>
    <w:p w14:paraId="51B3D4E9" w14:textId="7AFBE028" w:rsidR="009E69C4" w:rsidRPr="002B7609" w:rsidRDefault="009E69C4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</w:p>
    <w:p w14:paraId="2BD365DA" w14:textId="67F737D5" w:rsidR="009E69C4" w:rsidRPr="002B7609" w:rsidRDefault="009E69C4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</w:p>
    <w:p w14:paraId="1225C5D7" w14:textId="78BE8F4E" w:rsidR="009E69C4" w:rsidRPr="002B7609" w:rsidRDefault="009E69C4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  <w:r w:rsidRPr="002B7609">
        <w:rPr>
          <w:rFonts w:ascii="Arial" w:hAnsi="Arial" w:cs="Arial"/>
        </w:rPr>
        <w:t>Madame, Monsieur,</w:t>
      </w:r>
    </w:p>
    <w:p w14:paraId="418CA809" w14:textId="4C172F1F" w:rsidR="009E69C4" w:rsidRPr="002B7609" w:rsidRDefault="009E69C4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</w:p>
    <w:p w14:paraId="43D6A233" w14:textId="0A76C5C3" w:rsidR="009E69C4" w:rsidRPr="002B7609" w:rsidRDefault="009E69C4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  <w:r w:rsidRPr="002B7609">
        <w:rPr>
          <w:rFonts w:ascii="Arial" w:hAnsi="Arial" w:cs="Arial"/>
        </w:rPr>
        <w:t xml:space="preserve">Spécialisés dans les </w:t>
      </w:r>
      <w:r w:rsidR="00490FFD">
        <w:rPr>
          <w:rFonts w:ascii="Arial" w:hAnsi="Arial" w:cs="Arial"/>
        </w:rPr>
        <w:t>« </w:t>
      </w:r>
      <w:r w:rsidR="00260D98">
        <w:rPr>
          <w:rFonts w:ascii="Arial" w:hAnsi="Arial" w:cs="Arial"/>
        </w:rPr>
        <w:t>E</w:t>
      </w:r>
      <w:r w:rsidR="00490FFD">
        <w:rPr>
          <w:rFonts w:ascii="Arial" w:hAnsi="Arial" w:cs="Arial"/>
        </w:rPr>
        <w:t xml:space="preserve">scape </w:t>
      </w:r>
      <w:proofErr w:type="spellStart"/>
      <w:r w:rsidR="00816F5E">
        <w:rPr>
          <w:rFonts w:ascii="Arial" w:hAnsi="Arial" w:cs="Arial"/>
        </w:rPr>
        <w:t>Rooms</w:t>
      </w:r>
      <w:proofErr w:type="spellEnd"/>
      <w:r w:rsidR="00490FFD">
        <w:rPr>
          <w:rFonts w:ascii="Arial" w:hAnsi="Arial" w:cs="Arial"/>
        </w:rPr>
        <w:t> »</w:t>
      </w:r>
      <w:r w:rsidRPr="002B7609">
        <w:rPr>
          <w:rFonts w:ascii="Arial" w:hAnsi="Arial" w:cs="Arial"/>
        </w:rPr>
        <w:t xml:space="preserve"> et pour répondre aux attentes de notre clientèle, nous </w:t>
      </w:r>
      <w:r w:rsidR="00F91D2F" w:rsidRPr="002B7609">
        <w:rPr>
          <w:rFonts w:ascii="Arial" w:hAnsi="Arial" w:cs="Arial"/>
        </w:rPr>
        <w:t xml:space="preserve">avons </w:t>
      </w:r>
      <w:r w:rsidR="00654296">
        <w:rPr>
          <w:rFonts w:ascii="Arial" w:hAnsi="Arial" w:cs="Arial"/>
        </w:rPr>
        <w:t>prévu</w:t>
      </w:r>
      <w:r w:rsidR="00F91D2F" w:rsidRPr="002B7609">
        <w:rPr>
          <w:rFonts w:ascii="Arial" w:hAnsi="Arial" w:cs="Arial"/>
        </w:rPr>
        <w:t xml:space="preserve"> de compléter</w:t>
      </w:r>
      <w:r w:rsidR="005277D2">
        <w:rPr>
          <w:rFonts w:ascii="Arial" w:hAnsi="Arial" w:cs="Arial"/>
        </w:rPr>
        <w:t xml:space="preserve"> et de développer </w:t>
      </w:r>
      <w:r w:rsidR="00F91D2F" w:rsidRPr="002B7609">
        <w:rPr>
          <w:rFonts w:ascii="Arial" w:hAnsi="Arial" w:cs="Arial"/>
        </w:rPr>
        <w:t>nos prestations</w:t>
      </w:r>
      <w:r w:rsidRPr="002B7609">
        <w:rPr>
          <w:rFonts w:ascii="Arial" w:hAnsi="Arial" w:cs="Arial"/>
        </w:rPr>
        <w:t xml:space="preserve"> par l’organisation de repas</w:t>
      </w:r>
      <w:r w:rsidR="003C6A8F">
        <w:rPr>
          <w:rFonts w:ascii="Arial" w:hAnsi="Arial" w:cs="Arial"/>
        </w:rPr>
        <w:t xml:space="preserve"> de groupes.</w:t>
      </w:r>
    </w:p>
    <w:p w14:paraId="143D35DD" w14:textId="77777777" w:rsidR="009E69C4" w:rsidRPr="002B7609" w:rsidRDefault="009E69C4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</w:p>
    <w:p w14:paraId="76E37112" w14:textId="05FC49B3" w:rsidR="009E69C4" w:rsidRPr="002B7609" w:rsidRDefault="009E69C4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  <w:r w:rsidRPr="002B7609">
        <w:rPr>
          <w:rFonts w:ascii="Arial" w:hAnsi="Arial" w:cs="Arial"/>
        </w:rPr>
        <w:t>Pour cette raison, nous</w:t>
      </w:r>
      <w:r w:rsidR="00F91D2F" w:rsidRPr="002B7609">
        <w:rPr>
          <w:rFonts w:ascii="Arial" w:hAnsi="Arial" w:cs="Arial"/>
        </w:rPr>
        <w:t xml:space="preserve"> envisageons </w:t>
      </w:r>
      <w:r w:rsidR="00855A46">
        <w:rPr>
          <w:rFonts w:ascii="Arial" w:hAnsi="Arial" w:cs="Arial"/>
        </w:rPr>
        <w:t xml:space="preserve">éventuellement </w:t>
      </w:r>
      <w:r w:rsidR="00F91D2F" w:rsidRPr="002B7609">
        <w:rPr>
          <w:rFonts w:ascii="Arial" w:hAnsi="Arial" w:cs="Arial"/>
        </w:rPr>
        <w:t xml:space="preserve">de recourir à </w:t>
      </w:r>
      <w:r w:rsidR="009E0A73">
        <w:rPr>
          <w:rFonts w:ascii="Arial" w:hAnsi="Arial" w:cs="Arial"/>
        </w:rPr>
        <w:t>vos services</w:t>
      </w:r>
      <w:r w:rsidR="00F91D2F" w:rsidRPr="002B7609">
        <w:rPr>
          <w:rFonts w:ascii="Arial" w:hAnsi="Arial" w:cs="Arial"/>
        </w:rPr>
        <w:t xml:space="preserve"> pour </w:t>
      </w:r>
      <w:r w:rsidR="00855A46">
        <w:rPr>
          <w:rFonts w:ascii="Arial" w:hAnsi="Arial" w:cs="Arial"/>
        </w:rPr>
        <w:t>permettre à nos hôtes</w:t>
      </w:r>
      <w:r w:rsidR="002B7609" w:rsidRPr="002B7609">
        <w:rPr>
          <w:rFonts w:ascii="Arial" w:hAnsi="Arial" w:cs="Arial"/>
        </w:rPr>
        <w:t>, dès cet automne,</w:t>
      </w:r>
      <w:r w:rsidR="00F91D2F" w:rsidRPr="002B7609">
        <w:rPr>
          <w:rFonts w:ascii="Arial" w:hAnsi="Arial" w:cs="Arial"/>
        </w:rPr>
        <w:t xml:space="preserve"> de </w:t>
      </w:r>
      <w:r w:rsidR="00855A46">
        <w:rPr>
          <w:rFonts w:ascii="Arial" w:hAnsi="Arial" w:cs="Arial"/>
        </w:rPr>
        <w:t>se restaurer</w:t>
      </w:r>
      <w:r w:rsidR="00F91D2F" w:rsidRPr="002B7609">
        <w:rPr>
          <w:rFonts w:ascii="Arial" w:hAnsi="Arial" w:cs="Arial"/>
        </w:rPr>
        <w:t>. Aussi, nous vous prions de nous soumettre une</w:t>
      </w:r>
      <w:r w:rsidRPr="002B7609">
        <w:rPr>
          <w:rFonts w:ascii="Arial" w:hAnsi="Arial" w:cs="Arial"/>
        </w:rPr>
        <w:t xml:space="preserve"> offre </w:t>
      </w:r>
      <w:r w:rsidR="00F91D2F" w:rsidRPr="002B7609">
        <w:rPr>
          <w:rFonts w:ascii="Arial" w:hAnsi="Arial" w:cs="Arial"/>
        </w:rPr>
        <w:t xml:space="preserve">détaillée pour </w:t>
      </w:r>
      <w:r w:rsidR="00855A46">
        <w:rPr>
          <w:rFonts w:ascii="Arial" w:hAnsi="Arial" w:cs="Arial"/>
        </w:rPr>
        <w:t>faciliter notre décision</w:t>
      </w:r>
      <w:r w:rsidR="00F91D2F" w:rsidRPr="002B7609">
        <w:rPr>
          <w:rFonts w:ascii="Arial" w:hAnsi="Arial" w:cs="Arial"/>
        </w:rPr>
        <w:t>.</w:t>
      </w:r>
    </w:p>
    <w:p w14:paraId="59229EC2" w14:textId="20316919" w:rsidR="009E69C4" w:rsidRPr="002B7609" w:rsidRDefault="009E69C4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</w:p>
    <w:p w14:paraId="1D4E4D62" w14:textId="01038068" w:rsidR="00F91D2F" w:rsidRPr="002B7609" w:rsidRDefault="00D878E4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Cependant</w:t>
      </w:r>
      <w:r w:rsidR="00F91D2F" w:rsidRPr="002B7609">
        <w:rPr>
          <w:rFonts w:ascii="Arial" w:hAnsi="Arial" w:cs="Arial"/>
        </w:rPr>
        <w:t xml:space="preserve">, pour disposer d’une information </w:t>
      </w:r>
      <w:r w:rsidR="00855A46">
        <w:rPr>
          <w:rFonts w:ascii="Arial" w:hAnsi="Arial" w:cs="Arial"/>
        </w:rPr>
        <w:t>exhaustive</w:t>
      </w:r>
      <w:r w:rsidR="009E69C4" w:rsidRPr="002B7609">
        <w:rPr>
          <w:rFonts w:ascii="Arial" w:hAnsi="Arial" w:cs="Arial"/>
        </w:rPr>
        <w:t xml:space="preserve">, nous </w:t>
      </w:r>
      <w:r w:rsidR="003C6A8F">
        <w:rPr>
          <w:rFonts w:ascii="Arial" w:hAnsi="Arial" w:cs="Arial"/>
        </w:rPr>
        <w:t>vous saurions gré</w:t>
      </w:r>
      <w:r w:rsidR="009E69C4" w:rsidRPr="002B7609">
        <w:rPr>
          <w:rFonts w:ascii="Arial" w:hAnsi="Arial" w:cs="Arial"/>
        </w:rPr>
        <w:t xml:space="preserve"> de nous communiquer </w:t>
      </w:r>
      <w:r w:rsidR="00231B44">
        <w:rPr>
          <w:rFonts w:ascii="Arial" w:hAnsi="Arial" w:cs="Arial"/>
        </w:rPr>
        <w:t>plusieurs</w:t>
      </w:r>
      <w:r w:rsidR="009E69C4" w:rsidRPr="002B7609">
        <w:rPr>
          <w:rFonts w:ascii="Arial" w:hAnsi="Arial" w:cs="Arial"/>
        </w:rPr>
        <w:t xml:space="preserve"> renseignements. </w:t>
      </w:r>
      <w:r w:rsidR="00802F0A" w:rsidRPr="002B7609">
        <w:rPr>
          <w:rFonts w:ascii="Arial" w:hAnsi="Arial" w:cs="Arial"/>
        </w:rPr>
        <w:t>En effet, nous devrions connaître le nombre de personnes pouvant être accueillies dans votre établissement</w:t>
      </w:r>
      <w:r w:rsidR="00F91D2F" w:rsidRPr="002B7609">
        <w:rPr>
          <w:rFonts w:ascii="Arial" w:hAnsi="Arial" w:cs="Arial"/>
        </w:rPr>
        <w:t xml:space="preserve"> </w:t>
      </w:r>
      <w:r w:rsidR="002B7609" w:rsidRPr="002B7609">
        <w:rPr>
          <w:rFonts w:ascii="Arial" w:hAnsi="Arial" w:cs="Arial"/>
        </w:rPr>
        <w:t>à l’intérieur et en terrasse</w:t>
      </w:r>
      <w:r w:rsidR="00F91D2F" w:rsidRPr="002B7609">
        <w:rPr>
          <w:rFonts w:ascii="Arial" w:hAnsi="Arial" w:cs="Arial"/>
        </w:rPr>
        <w:t xml:space="preserve"> et vos </w:t>
      </w:r>
      <w:r w:rsidR="00802F0A" w:rsidRPr="002B7609">
        <w:rPr>
          <w:rFonts w:ascii="Arial" w:hAnsi="Arial" w:cs="Arial"/>
        </w:rPr>
        <w:t xml:space="preserve">possibilités pour recevoir </w:t>
      </w:r>
      <w:r w:rsidR="003C6A8F">
        <w:rPr>
          <w:rFonts w:ascii="Arial" w:hAnsi="Arial" w:cs="Arial"/>
        </w:rPr>
        <w:t xml:space="preserve">également </w:t>
      </w:r>
      <w:r w:rsidR="00802F0A" w:rsidRPr="002B7609">
        <w:rPr>
          <w:rFonts w:ascii="Arial" w:hAnsi="Arial" w:cs="Arial"/>
        </w:rPr>
        <w:t>durant vo</w:t>
      </w:r>
      <w:r>
        <w:rPr>
          <w:rFonts w:ascii="Arial" w:hAnsi="Arial" w:cs="Arial"/>
        </w:rPr>
        <w:t>tre</w:t>
      </w:r>
      <w:r w:rsidR="00802F0A" w:rsidRPr="002B7609">
        <w:rPr>
          <w:rFonts w:ascii="Arial" w:hAnsi="Arial" w:cs="Arial"/>
        </w:rPr>
        <w:t xml:space="preserve"> jour de fermeture</w:t>
      </w:r>
      <w:r>
        <w:rPr>
          <w:rFonts w:ascii="Arial" w:hAnsi="Arial" w:cs="Arial"/>
        </w:rPr>
        <w:t>.</w:t>
      </w:r>
      <w:r w:rsidR="00802F0A" w:rsidRPr="002B7609">
        <w:rPr>
          <w:rFonts w:ascii="Arial" w:hAnsi="Arial" w:cs="Arial"/>
        </w:rPr>
        <w:t xml:space="preserve"> </w:t>
      </w:r>
    </w:p>
    <w:p w14:paraId="45F760E7" w14:textId="3E4D4B8C" w:rsidR="00802F0A" w:rsidRPr="002B7609" w:rsidRDefault="00802F0A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</w:p>
    <w:p w14:paraId="1C42639F" w14:textId="5A6F4B79" w:rsidR="009E0A73" w:rsidRDefault="00802F0A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  <w:r w:rsidRPr="002B7609">
        <w:rPr>
          <w:rFonts w:ascii="Arial" w:hAnsi="Arial" w:cs="Arial"/>
        </w:rPr>
        <w:t xml:space="preserve">De plus, </w:t>
      </w:r>
      <w:r w:rsidR="00383774">
        <w:rPr>
          <w:rFonts w:ascii="Arial" w:hAnsi="Arial" w:cs="Arial"/>
        </w:rPr>
        <w:t>vous voudrez bien nous envoyer</w:t>
      </w:r>
      <w:r w:rsidRPr="002B7609">
        <w:rPr>
          <w:rFonts w:ascii="Arial" w:hAnsi="Arial" w:cs="Arial"/>
        </w:rPr>
        <w:t xml:space="preserve"> des exemples de menus</w:t>
      </w:r>
      <w:r w:rsidR="009E0A73">
        <w:rPr>
          <w:rFonts w:ascii="Arial" w:hAnsi="Arial" w:cs="Arial"/>
        </w:rPr>
        <w:t xml:space="preserve"> comprenant une entrée, un plat et un dessert</w:t>
      </w:r>
      <w:r w:rsidRPr="002B7609">
        <w:rPr>
          <w:rFonts w:ascii="Arial" w:hAnsi="Arial" w:cs="Arial"/>
        </w:rPr>
        <w:t xml:space="preserve"> pour </w:t>
      </w:r>
      <w:r w:rsidR="002B7609" w:rsidRPr="002B7609">
        <w:rPr>
          <w:rFonts w:ascii="Arial" w:hAnsi="Arial" w:cs="Arial"/>
        </w:rPr>
        <w:t xml:space="preserve">quatre types </w:t>
      </w:r>
      <w:r w:rsidR="009E0A73">
        <w:rPr>
          <w:rFonts w:ascii="Arial" w:hAnsi="Arial" w:cs="Arial"/>
        </w:rPr>
        <w:t>d’aliment</w:t>
      </w:r>
      <w:r w:rsidR="005277D2">
        <w:rPr>
          <w:rFonts w:ascii="Arial" w:hAnsi="Arial" w:cs="Arial"/>
        </w:rPr>
        <w:t>ation</w:t>
      </w:r>
      <w:r w:rsidR="00815CA4">
        <w:rPr>
          <w:rFonts w:ascii="Arial" w:hAnsi="Arial" w:cs="Arial"/>
        </w:rPr>
        <w:t>,</w:t>
      </w:r>
      <w:r w:rsidR="002B7609" w:rsidRPr="002B7609">
        <w:rPr>
          <w:rFonts w:ascii="Arial" w:hAnsi="Arial" w:cs="Arial"/>
        </w:rPr>
        <w:t xml:space="preserve"> soit : avec viande, avec poisson, végétarien, </w:t>
      </w:r>
      <w:proofErr w:type="spellStart"/>
      <w:r w:rsidR="002B7609" w:rsidRPr="002B7609">
        <w:rPr>
          <w:rFonts w:ascii="Arial" w:hAnsi="Arial" w:cs="Arial"/>
        </w:rPr>
        <w:t>vegan</w:t>
      </w:r>
      <w:proofErr w:type="spellEnd"/>
      <w:r w:rsidR="00AD5CF2">
        <w:rPr>
          <w:rFonts w:ascii="Arial" w:hAnsi="Arial" w:cs="Arial"/>
        </w:rPr>
        <w:t>.</w:t>
      </w:r>
      <w:r w:rsidR="00231B44">
        <w:rPr>
          <w:rFonts w:ascii="Arial" w:hAnsi="Arial" w:cs="Arial"/>
        </w:rPr>
        <w:t xml:space="preserve"> </w:t>
      </w:r>
      <w:r w:rsidR="00AD5CF2">
        <w:rPr>
          <w:rFonts w:ascii="Arial" w:hAnsi="Arial" w:cs="Arial"/>
        </w:rPr>
        <w:t xml:space="preserve">Nous vous prions de </w:t>
      </w:r>
      <w:r w:rsidR="00231B44">
        <w:rPr>
          <w:rFonts w:ascii="Arial" w:hAnsi="Arial" w:cs="Arial"/>
        </w:rPr>
        <w:t>nous indiquer</w:t>
      </w:r>
      <w:r w:rsidR="00AD5CF2">
        <w:rPr>
          <w:rFonts w:ascii="Arial" w:hAnsi="Arial" w:cs="Arial"/>
        </w:rPr>
        <w:t xml:space="preserve"> également</w:t>
      </w:r>
      <w:r w:rsidR="00231B44">
        <w:rPr>
          <w:rFonts w:ascii="Arial" w:hAnsi="Arial" w:cs="Arial"/>
        </w:rPr>
        <w:t xml:space="preserve"> si la pratique d’un </w:t>
      </w:r>
      <w:r w:rsidR="00BE360D" w:rsidRPr="002B7609">
        <w:rPr>
          <w:rFonts w:ascii="Arial" w:hAnsi="Arial" w:cs="Arial"/>
        </w:rPr>
        <w:t xml:space="preserve">forfait boisson </w:t>
      </w:r>
      <w:r w:rsidR="002B7609" w:rsidRPr="002B7609">
        <w:rPr>
          <w:rFonts w:ascii="Arial" w:hAnsi="Arial" w:cs="Arial"/>
        </w:rPr>
        <w:t>pour l’ensemble du repas</w:t>
      </w:r>
      <w:r w:rsidR="009E0A73">
        <w:rPr>
          <w:rFonts w:ascii="Arial" w:hAnsi="Arial" w:cs="Arial"/>
        </w:rPr>
        <w:t xml:space="preserve"> comprenant </w:t>
      </w:r>
      <w:r w:rsidR="005277D2">
        <w:rPr>
          <w:rFonts w:ascii="Arial" w:hAnsi="Arial" w:cs="Arial"/>
        </w:rPr>
        <w:t xml:space="preserve">les </w:t>
      </w:r>
      <w:r w:rsidR="009E0A73">
        <w:rPr>
          <w:rFonts w:ascii="Arial" w:hAnsi="Arial" w:cs="Arial"/>
        </w:rPr>
        <w:t xml:space="preserve">vins, </w:t>
      </w:r>
      <w:r w:rsidR="005277D2">
        <w:rPr>
          <w:rFonts w:ascii="Arial" w:hAnsi="Arial" w:cs="Arial"/>
        </w:rPr>
        <w:t xml:space="preserve">les </w:t>
      </w:r>
      <w:r w:rsidR="009E0A73">
        <w:rPr>
          <w:rFonts w:ascii="Arial" w:hAnsi="Arial" w:cs="Arial"/>
        </w:rPr>
        <w:t xml:space="preserve">eaux minérales et </w:t>
      </w:r>
      <w:r w:rsidR="005277D2">
        <w:rPr>
          <w:rFonts w:ascii="Arial" w:hAnsi="Arial" w:cs="Arial"/>
        </w:rPr>
        <w:t xml:space="preserve">un thé ou un </w:t>
      </w:r>
      <w:r w:rsidR="005277D2" w:rsidRPr="00E3587C">
        <w:rPr>
          <w:rFonts w:ascii="Arial" w:hAnsi="Arial" w:cs="Arial"/>
        </w:rPr>
        <w:t>café</w:t>
      </w:r>
      <w:r w:rsidR="00231B44" w:rsidRPr="00E3587C">
        <w:rPr>
          <w:rFonts w:ascii="Arial" w:hAnsi="Arial" w:cs="Arial"/>
        </w:rPr>
        <w:t xml:space="preserve"> s’avérerait </w:t>
      </w:r>
      <w:r w:rsidR="00490FFD" w:rsidRPr="00E3587C">
        <w:rPr>
          <w:rFonts w:ascii="Arial" w:hAnsi="Arial" w:cs="Arial"/>
        </w:rPr>
        <w:t>appropriée</w:t>
      </w:r>
      <w:r w:rsidR="00231B44" w:rsidRPr="00E3587C">
        <w:rPr>
          <w:rFonts w:ascii="Arial" w:hAnsi="Arial" w:cs="Arial"/>
        </w:rPr>
        <w:t>.</w:t>
      </w:r>
    </w:p>
    <w:p w14:paraId="76A3D8E9" w14:textId="77777777" w:rsidR="009E0A73" w:rsidRDefault="009E0A73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</w:p>
    <w:p w14:paraId="5134FC27" w14:textId="223F1697" w:rsidR="002B7609" w:rsidRPr="002B7609" w:rsidRDefault="003C6A8F" w:rsidP="002B7609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Par ailleurs, </w:t>
      </w:r>
      <w:r w:rsidR="00855A46">
        <w:rPr>
          <w:rFonts w:ascii="Arial" w:hAnsi="Arial" w:cs="Arial"/>
        </w:rPr>
        <w:t>vos</w:t>
      </w:r>
      <w:r w:rsidR="002B7609" w:rsidRPr="002B7609">
        <w:rPr>
          <w:rFonts w:ascii="Arial" w:hAnsi="Arial" w:cs="Arial"/>
        </w:rPr>
        <w:t xml:space="preserve"> propositions se situeront dans une fourchette de prix </w:t>
      </w:r>
      <w:r w:rsidR="005277D2">
        <w:rPr>
          <w:rFonts w:ascii="Arial" w:hAnsi="Arial" w:cs="Arial"/>
        </w:rPr>
        <w:t>entre</w:t>
      </w:r>
      <w:r w:rsidR="002B7609" w:rsidRPr="002B7609">
        <w:rPr>
          <w:rFonts w:ascii="Arial" w:hAnsi="Arial" w:cs="Arial"/>
        </w:rPr>
        <w:t xml:space="preserve"> CHF</w:t>
      </w:r>
      <w:r w:rsidR="007E74DD">
        <w:rPr>
          <w:rFonts w:ascii="Arial" w:hAnsi="Arial" w:cs="Arial"/>
        </w:rPr>
        <w:t> </w:t>
      </w:r>
      <w:r w:rsidR="002B7609" w:rsidRPr="002B7609">
        <w:rPr>
          <w:rFonts w:ascii="Arial" w:hAnsi="Arial" w:cs="Arial"/>
        </w:rPr>
        <w:t>40.</w:t>
      </w:r>
      <w:r w:rsidR="00CE3B90">
        <w:rPr>
          <w:rFonts w:ascii="Arial" w:hAnsi="Arial" w:cs="Arial"/>
        </w:rPr>
        <w:t>–</w:t>
      </w:r>
      <w:r w:rsidR="005277D2">
        <w:rPr>
          <w:rFonts w:ascii="Arial" w:hAnsi="Arial" w:cs="Arial"/>
        </w:rPr>
        <w:t xml:space="preserve"> </w:t>
      </w:r>
      <w:r w:rsidR="009D525E">
        <w:rPr>
          <w:rFonts w:ascii="Arial" w:hAnsi="Arial" w:cs="Arial"/>
        </w:rPr>
        <w:t xml:space="preserve">et </w:t>
      </w:r>
      <w:r w:rsidR="002B7609" w:rsidRPr="002B7609">
        <w:rPr>
          <w:rFonts w:ascii="Arial" w:hAnsi="Arial" w:cs="Arial"/>
        </w:rPr>
        <w:t>CHF</w:t>
      </w:r>
      <w:r w:rsidR="007E74DD">
        <w:rPr>
          <w:rFonts w:ascii="Arial" w:hAnsi="Arial" w:cs="Arial"/>
        </w:rPr>
        <w:t> </w:t>
      </w:r>
      <w:r w:rsidR="002B7609" w:rsidRPr="002B7609">
        <w:rPr>
          <w:rFonts w:ascii="Arial" w:hAnsi="Arial" w:cs="Arial"/>
        </w:rPr>
        <w:t>60.</w:t>
      </w:r>
      <w:r w:rsidR="00CE3B90">
        <w:rPr>
          <w:rFonts w:ascii="Arial" w:hAnsi="Arial" w:cs="Arial"/>
        </w:rPr>
        <w:t>–</w:t>
      </w:r>
      <w:r w:rsidR="002B7609">
        <w:rPr>
          <w:rFonts w:ascii="Arial" w:hAnsi="Arial" w:cs="Arial"/>
        </w:rPr>
        <w:t>.</w:t>
      </w:r>
      <w:r w:rsidR="009E0A7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Finalement</w:t>
      </w:r>
      <w:r w:rsidR="002B7609" w:rsidRPr="002B7609">
        <w:rPr>
          <w:rFonts w:ascii="Arial" w:hAnsi="Arial" w:cs="Arial"/>
        </w:rPr>
        <w:t xml:space="preserve">, pouvez-vous nous </w:t>
      </w:r>
      <w:r w:rsidR="00490FFD">
        <w:rPr>
          <w:rFonts w:ascii="Arial" w:hAnsi="Arial" w:cs="Arial"/>
        </w:rPr>
        <w:t>préciser vos</w:t>
      </w:r>
      <w:r w:rsidR="002B7609" w:rsidRPr="002B7609">
        <w:rPr>
          <w:rFonts w:ascii="Arial" w:hAnsi="Arial" w:cs="Arial"/>
        </w:rPr>
        <w:t xml:space="preserve"> délais de réservation et d’annulation </w:t>
      </w:r>
      <w:r w:rsidR="00490FFD">
        <w:rPr>
          <w:rFonts w:ascii="Arial" w:hAnsi="Arial" w:cs="Arial"/>
        </w:rPr>
        <w:t>actuels</w:t>
      </w:r>
      <w:r w:rsidR="00855A46">
        <w:rPr>
          <w:rFonts w:ascii="Arial" w:hAnsi="Arial" w:cs="Arial"/>
        </w:rPr>
        <w:t>.</w:t>
      </w:r>
    </w:p>
    <w:p w14:paraId="033AF46F" w14:textId="77777777" w:rsidR="00BE360D" w:rsidRPr="002B7609" w:rsidRDefault="00BE360D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</w:p>
    <w:p w14:paraId="5EAF3F3D" w14:textId="225F6C27" w:rsidR="00BE360D" w:rsidRPr="002B7609" w:rsidRDefault="00BE360D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  <w:r w:rsidRPr="002B7609">
        <w:rPr>
          <w:rFonts w:ascii="Arial" w:hAnsi="Arial" w:cs="Arial"/>
        </w:rPr>
        <w:t xml:space="preserve">Pour des raisons d’organisation, nous </w:t>
      </w:r>
      <w:r w:rsidR="00855A46">
        <w:rPr>
          <w:rFonts w:ascii="Arial" w:hAnsi="Arial" w:cs="Arial"/>
        </w:rPr>
        <w:t>nous vous remercions d’ores et déjà de nous répondre d’ici au 9 juin 2022.</w:t>
      </w:r>
    </w:p>
    <w:p w14:paraId="70102C36" w14:textId="77777777" w:rsidR="00BE360D" w:rsidRPr="002B7609" w:rsidRDefault="00BE360D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</w:p>
    <w:p w14:paraId="7F1486C3" w14:textId="4A6F4928" w:rsidR="00BE360D" w:rsidRPr="002B7609" w:rsidRDefault="00BE360D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  <w:r w:rsidRPr="002B7609">
        <w:rPr>
          <w:rFonts w:ascii="Arial" w:hAnsi="Arial" w:cs="Arial"/>
        </w:rPr>
        <w:t xml:space="preserve">Dans l’intervalle, nous vous </w:t>
      </w:r>
      <w:r w:rsidR="003C6A8F">
        <w:rPr>
          <w:rFonts w:ascii="Arial" w:hAnsi="Arial" w:cs="Arial"/>
        </w:rPr>
        <w:t xml:space="preserve">présentons, </w:t>
      </w:r>
      <w:r w:rsidRPr="002B7609">
        <w:rPr>
          <w:rFonts w:ascii="Arial" w:hAnsi="Arial" w:cs="Arial"/>
        </w:rPr>
        <w:t xml:space="preserve">Madame, Monsieur, nos salutations </w:t>
      </w:r>
      <w:r w:rsidR="00855A46">
        <w:rPr>
          <w:rFonts w:ascii="Arial" w:hAnsi="Arial" w:cs="Arial"/>
        </w:rPr>
        <w:t>les meilleures</w:t>
      </w:r>
      <w:r w:rsidRPr="002B7609">
        <w:rPr>
          <w:rFonts w:ascii="Arial" w:hAnsi="Arial" w:cs="Arial"/>
        </w:rPr>
        <w:t>.</w:t>
      </w:r>
    </w:p>
    <w:p w14:paraId="23627FB7" w14:textId="77777777" w:rsidR="00BE360D" w:rsidRPr="002B7609" w:rsidRDefault="00BE360D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</w:p>
    <w:p w14:paraId="2FCD934A" w14:textId="77777777" w:rsidR="00BE360D" w:rsidRPr="002B7609" w:rsidRDefault="00BE360D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</w:p>
    <w:p w14:paraId="46650502" w14:textId="32C3DC54" w:rsidR="00BE360D" w:rsidRPr="002B7609" w:rsidRDefault="00BE360D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  <w:r w:rsidRPr="002B7609">
        <w:rPr>
          <w:rFonts w:ascii="Arial" w:hAnsi="Arial" w:cs="Arial"/>
        </w:rPr>
        <w:tab/>
      </w:r>
      <w:proofErr w:type="spellStart"/>
      <w:proofErr w:type="gramStart"/>
      <w:r w:rsidR="00816F5E">
        <w:rPr>
          <w:rFonts w:ascii="Arial" w:hAnsi="Arial" w:cs="Arial"/>
        </w:rPr>
        <w:t>pa</w:t>
      </w:r>
      <w:r w:rsidRPr="002B7609">
        <w:rPr>
          <w:rFonts w:ascii="Arial" w:hAnsi="Arial" w:cs="Arial"/>
        </w:rPr>
        <w:t>n</w:t>
      </w:r>
      <w:r w:rsidR="003C6A8F">
        <w:rPr>
          <w:rFonts w:ascii="Arial" w:hAnsi="Arial" w:cs="Arial"/>
        </w:rPr>
        <w:t>IQ</w:t>
      </w:r>
      <w:proofErr w:type="spellEnd"/>
      <w:proofErr w:type="gramEnd"/>
      <w:r w:rsidRPr="002B7609">
        <w:rPr>
          <w:rFonts w:ascii="Arial" w:hAnsi="Arial" w:cs="Arial"/>
        </w:rPr>
        <w:t xml:space="preserve"> </w:t>
      </w:r>
      <w:r w:rsidR="003C6A8F">
        <w:rPr>
          <w:rFonts w:ascii="Arial" w:hAnsi="Arial" w:cs="Arial"/>
        </w:rPr>
        <w:t>r</w:t>
      </w:r>
      <w:r w:rsidRPr="002B7609">
        <w:rPr>
          <w:rFonts w:ascii="Arial" w:hAnsi="Arial" w:cs="Arial"/>
        </w:rPr>
        <w:t>oom</w:t>
      </w:r>
    </w:p>
    <w:p w14:paraId="756D1FEB" w14:textId="77777777" w:rsidR="00BE360D" w:rsidRPr="002B7609" w:rsidRDefault="00BE360D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</w:p>
    <w:p w14:paraId="03EBD2FC" w14:textId="77777777" w:rsidR="00BE360D" w:rsidRPr="002B7609" w:rsidRDefault="00BE360D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</w:p>
    <w:p w14:paraId="6C29DE22" w14:textId="77777777" w:rsidR="00BE360D" w:rsidRPr="002B7609" w:rsidRDefault="00BE360D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  <w:r w:rsidRPr="002B7609">
        <w:rPr>
          <w:rFonts w:ascii="Arial" w:hAnsi="Arial" w:cs="Arial"/>
        </w:rPr>
        <w:tab/>
        <w:t xml:space="preserve">Julie </w:t>
      </w:r>
      <w:proofErr w:type="spellStart"/>
      <w:r w:rsidRPr="002B7609">
        <w:rPr>
          <w:rFonts w:ascii="Arial" w:hAnsi="Arial" w:cs="Arial"/>
        </w:rPr>
        <w:t>Evard</w:t>
      </w:r>
      <w:proofErr w:type="spellEnd"/>
    </w:p>
    <w:p w14:paraId="36580B3B" w14:textId="4A464360" w:rsidR="00802F0A" w:rsidRPr="002B7609" w:rsidRDefault="00BE360D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  <w:r w:rsidRPr="002B7609">
        <w:rPr>
          <w:rFonts w:ascii="Arial" w:hAnsi="Arial" w:cs="Arial"/>
        </w:rPr>
        <w:tab/>
        <w:t>Directrice</w:t>
      </w:r>
      <w:r w:rsidR="00802F0A" w:rsidRPr="002B7609">
        <w:rPr>
          <w:rFonts w:ascii="Arial" w:hAnsi="Arial" w:cs="Arial"/>
        </w:rPr>
        <w:t xml:space="preserve"> </w:t>
      </w:r>
    </w:p>
    <w:p w14:paraId="3077878A" w14:textId="4FBA0A74" w:rsidR="009E69C4" w:rsidRPr="002B7609" w:rsidRDefault="009E69C4" w:rsidP="00026BD6">
      <w:pPr>
        <w:tabs>
          <w:tab w:val="left" w:pos="5103"/>
        </w:tabs>
        <w:spacing w:after="0" w:line="240" w:lineRule="auto"/>
        <w:jc w:val="both"/>
        <w:rPr>
          <w:rFonts w:ascii="Arial" w:hAnsi="Arial" w:cs="Arial"/>
        </w:rPr>
      </w:pPr>
    </w:p>
    <w:sectPr w:rsidR="009E69C4" w:rsidRPr="002B7609" w:rsidSect="00A83EF4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 w:code="9"/>
      <w:pgMar w:top="1559" w:right="1418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247576" w14:textId="77777777" w:rsidR="00B92EDE" w:rsidRDefault="00B92EDE" w:rsidP="00681590">
      <w:pPr>
        <w:spacing w:after="0" w:line="240" w:lineRule="auto"/>
      </w:pPr>
      <w:r>
        <w:separator/>
      </w:r>
    </w:p>
  </w:endnote>
  <w:endnote w:type="continuationSeparator" w:id="0">
    <w:p w14:paraId="3FAC3CD7" w14:textId="77777777" w:rsidR="00B92EDE" w:rsidRDefault="00B92EDE" w:rsidP="006815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03437A" w14:textId="77777777" w:rsidR="007106E8" w:rsidRDefault="007106E8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72F67A" w14:textId="759D0A26" w:rsidR="00681590" w:rsidRPr="00A83EF4" w:rsidRDefault="00681590" w:rsidP="002832EE">
    <w:pPr>
      <w:shd w:val="clear" w:color="auto" w:fill="F7CAAC" w:themeFill="accent2" w:themeFillTint="66"/>
      <w:spacing w:after="0" w:line="240" w:lineRule="auto"/>
      <w:jc w:val="center"/>
      <w:rPr>
        <w:rFonts w:ascii="Arial" w:hAnsi="Arial" w:cs="Arial"/>
        <w:b/>
        <w:bCs/>
        <w:color w:val="3B3838" w:themeColor="background2" w:themeShade="40"/>
      </w:rPr>
    </w:pPr>
    <w:r w:rsidRPr="00A83EF4">
      <w:rPr>
        <w:rFonts w:ascii="Arial" w:hAnsi="Arial" w:cs="Arial"/>
        <w:b/>
        <w:bCs/>
        <w:color w:val="3B3838" w:themeColor="background2" w:themeShade="40"/>
      </w:rPr>
      <w:t>Rue de l’Enigme 1 - 1024 Ecublens</w:t>
    </w:r>
    <w:r w:rsidR="00654296">
      <w:rPr>
        <w:rFonts w:ascii="Arial" w:hAnsi="Arial" w:cs="Arial"/>
        <w:b/>
        <w:bCs/>
        <w:color w:val="3B3838" w:themeColor="background2" w:themeShade="40"/>
      </w:rPr>
      <w:t xml:space="preserve"> – Prénom et nom de l’élève</w:t>
    </w:r>
  </w:p>
  <w:p w14:paraId="01666D35" w14:textId="77777777" w:rsidR="00681590" w:rsidRPr="00A83EF4" w:rsidRDefault="00681590" w:rsidP="002832EE">
    <w:pPr>
      <w:shd w:val="clear" w:color="auto" w:fill="F7CAAC" w:themeFill="accent2" w:themeFillTint="66"/>
      <w:spacing w:after="0" w:line="240" w:lineRule="auto"/>
      <w:jc w:val="center"/>
      <w:rPr>
        <w:rFonts w:ascii="Arial" w:hAnsi="Arial" w:cs="Arial"/>
        <w:b/>
        <w:bCs/>
        <w:color w:val="3B3838" w:themeColor="background2" w:themeShade="40"/>
      </w:rPr>
    </w:pPr>
    <w:r w:rsidRPr="00A83EF4">
      <w:rPr>
        <w:rFonts w:ascii="Arial" w:hAnsi="Arial" w:cs="Arial"/>
        <w:b/>
        <w:bCs/>
        <w:color w:val="3B3838" w:themeColor="background2" w:themeShade="40"/>
      </w:rPr>
      <w:t>021</w:t>
    </w:r>
    <w:r w:rsidR="00380A6D" w:rsidRPr="00A83EF4">
      <w:rPr>
        <w:rFonts w:ascii="Arial" w:hAnsi="Arial" w:cs="Arial"/>
        <w:b/>
        <w:bCs/>
        <w:color w:val="3B3838" w:themeColor="background2" w:themeShade="40"/>
      </w:rPr>
      <w:t> </w:t>
    </w:r>
    <w:r w:rsidRPr="00A83EF4">
      <w:rPr>
        <w:rFonts w:ascii="Arial" w:hAnsi="Arial" w:cs="Arial"/>
        <w:b/>
        <w:bCs/>
        <w:color w:val="3B3838" w:themeColor="background2" w:themeShade="40"/>
      </w:rPr>
      <w:t>345</w:t>
    </w:r>
    <w:r w:rsidR="00380A6D" w:rsidRPr="00A83EF4">
      <w:rPr>
        <w:rFonts w:ascii="Arial" w:hAnsi="Arial" w:cs="Arial"/>
        <w:b/>
        <w:bCs/>
        <w:color w:val="3B3838" w:themeColor="background2" w:themeShade="40"/>
      </w:rPr>
      <w:t> </w:t>
    </w:r>
    <w:r w:rsidRPr="00A83EF4">
      <w:rPr>
        <w:rFonts w:ascii="Arial" w:hAnsi="Arial" w:cs="Arial"/>
        <w:b/>
        <w:bCs/>
        <w:color w:val="3B3838" w:themeColor="background2" w:themeShade="40"/>
      </w:rPr>
      <w:t>67</w:t>
    </w:r>
    <w:r w:rsidR="00380A6D" w:rsidRPr="00A83EF4">
      <w:rPr>
        <w:rFonts w:ascii="Arial" w:hAnsi="Arial" w:cs="Arial"/>
        <w:b/>
        <w:bCs/>
        <w:color w:val="3B3838" w:themeColor="background2" w:themeShade="40"/>
      </w:rPr>
      <w:t> </w:t>
    </w:r>
    <w:r w:rsidRPr="00A83EF4">
      <w:rPr>
        <w:rFonts w:ascii="Arial" w:hAnsi="Arial" w:cs="Arial"/>
        <w:b/>
        <w:bCs/>
        <w:color w:val="3B3838" w:themeColor="background2" w:themeShade="40"/>
      </w:rPr>
      <w:t>48 - info@paniqroom.com - www.paniqroom.com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05484C" w14:textId="77777777" w:rsidR="007106E8" w:rsidRDefault="007106E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269B37" w14:textId="77777777" w:rsidR="00B92EDE" w:rsidRDefault="00B92EDE" w:rsidP="00681590">
      <w:pPr>
        <w:spacing w:after="0" w:line="240" w:lineRule="auto"/>
      </w:pPr>
      <w:r>
        <w:separator/>
      </w:r>
    </w:p>
  </w:footnote>
  <w:footnote w:type="continuationSeparator" w:id="0">
    <w:p w14:paraId="2B14D466" w14:textId="77777777" w:rsidR="00B92EDE" w:rsidRDefault="00B92EDE" w:rsidP="006815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8DB715" w14:textId="75846D74" w:rsidR="007106E8" w:rsidRDefault="007106E8">
    <w:pPr>
      <w:pStyle w:val="En-tte"/>
    </w:pPr>
    <w:r>
      <w:rPr>
        <w:noProof/>
      </w:rPr>
      <w:pict w14:anchorId="019613D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9717313" o:spid="_x0000_s2050" type="#_x0000_t136" style="position:absolute;margin-left:0;margin-top:0;width:526.4pt;height:92.9pt;rotation:315;z-index:-251654144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roposition de solutio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C1BA88" w14:textId="42C040DA" w:rsidR="00681590" w:rsidRDefault="007106E8" w:rsidP="00681590">
    <w:pPr>
      <w:pStyle w:val="En-tte"/>
      <w:jc w:val="center"/>
    </w:pPr>
    <w:r>
      <w:rPr>
        <w:noProof/>
      </w:rPr>
      <w:pict w14:anchorId="3F5BE07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9717314" o:spid="_x0000_s2051" type="#_x0000_t136" style="position:absolute;left:0;text-align:left;margin-left:0;margin-top:0;width:526.4pt;height:92.9pt;rotation:315;z-index:-25165209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roposition de solution"/>
        </v:shape>
      </w:pict>
    </w:r>
    <w:r w:rsidR="00681590">
      <w:rPr>
        <w:noProof/>
        <w:lang w:val="en-US"/>
      </w:rPr>
      <w:drawing>
        <wp:anchor distT="0" distB="0" distL="114300" distR="114300" simplePos="0" relativeHeight="251658240" behindDoc="0" locked="0" layoutInCell="1" allowOverlap="1" wp14:anchorId="3CAD8C91" wp14:editId="68F66307">
          <wp:simplePos x="0" y="0"/>
          <wp:positionH relativeFrom="margin">
            <wp:posOffset>2072640</wp:posOffset>
          </wp:positionH>
          <wp:positionV relativeFrom="paragraph">
            <wp:posOffset>-250190</wp:posOffset>
          </wp:positionV>
          <wp:extent cx="1476375" cy="850965"/>
          <wp:effectExtent l="0" t="0" r="0" b="6350"/>
          <wp:wrapNone/>
          <wp:docPr id="19" name="Image 19" descr="Une image contenant photo, différent, éléments, ordinateur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 descr="Une image contenant photo, différent, éléments, ordinateur&#10;&#10;Description générée automatiquement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76375" cy="8509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D6A72B" w14:textId="09E39D33" w:rsidR="007106E8" w:rsidRDefault="007106E8">
    <w:pPr>
      <w:pStyle w:val="En-tte"/>
    </w:pPr>
    <w:r>
      <w:rPr>
        <w:noProof/>
      </w:rPr>
      <w:pict w14:anchorId="6D87B2C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9717312" o:spid="_x0000_s2049" type="#_x0000_t136" style="position:absolute;margin-left:0;margin-top:0;width:526.4pt;height:92.9pt;rotation:315;z-index:-25165619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roposition de solutio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09"/>
  <w:autoHyphenation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2F6B"/>
    <w:rsid w:val="00026BD6"/>
    <w:rsid w:val="000377AF"/>
    <w:rsid w:val="00113DF1"/>
    <w:rsid w:val="00166EB4"/>
    <w:rsid w:val="00183B7C"/>
    <w:rsid w:val="001D1963"/>
    <w:rsid w:val="00231B44"/>
    <w:rsid w:val="00260D98"/>
    <w:rsid w:val="002832EE"/>
    <w:rsid w:val="002B7609"/>
    <w:rsid w:val="00380A6D"/>
    <w:rsid w:val="00383774"/>
    <w:rsid w:val="003C5EFD"/>
    <w:rsid w:val="003C6A8F"/>
    <w:rsid w:val="004124F5"/>
    <w:rsid w:val="00431A89"/>
    <w:rsid w:val="00490FFD"/>
    <w:rsid w:val="004B1C6F"/>
    <w:rsid w:val="00521C49"/>
    <w:rsid w:val="005277D2"/>
    <w:rsid w:val="00654296"/>
    <w:rsid w:val="00681590"/>
    <w:rsid w:val="006C1AEE"/>
    <w:rsid w:val="007106E8"/>
    <w:rsid w:val="007475A5"/>
    <w:rsid w:val="00753F53"/>
    <w:rsid w:val="007D2A65"/>
    <w:rsid w:val="007E74DD"/>
    <w:rsid w:val="00802F0A"/>
    <w:rsid w:val="00815CA4"/>
    <w:rsid w:val="00816F5E"/>
    <w:rsid w:val="00827B44"/>
    <w:rsid w:val="00843DAE"/>
    <w:rsid w:val="00855A46"/>
    <w:rsid w:val="008A5B3F"/>
    <w:rsid w:val="008D08C5"/>
    <w:rsid w:val="00947678"/>
    <w:rsid w:val="009D525E"/>
    <w:rsid w:val="009E0A73"/>
    <w:rsid w:val="009E69C4"/>
    <w:rsid w:val="00A625EB"/>
    <w:rsid w:val="00A710CB"/>
    <w:rsid w:val="00A83EF4"/>
    <w:rsid w:val="00A92F6B"/>
    <w:rsid w:val="00AD5CF2"/>
    <w:rsid w:val="00B04A41"/>
    <w:rsid w:val="00B8594E"/>
    <w:rsid w:val="00B92EDE"/>
    <w:rsid w:val="00B94359"/>
    <w:rsid w:val="00BE360D"/>
    <w:rsid w:val="00C0517F"/>
    <w:rsid w:val="00C16F93"/>
    <w:rsid w:val="00C25832"/>
    <w:rsid w:val="00C86ABB"/>
    <w:rsid w:val="00CB1A12"/>
    <w:rsid w:val="00CE3B90"/>
    <w:rsid w:val="00CE4C27"/>
    <w:rsid w:val="00CF6EAA"/>
    <w:rsid w:val="00D01456"/>
    <w:rsid w:val="00D33997"/>
    <w:rsid w:val="00D878E4"/>
    <w:rsid w:val="00DB409B"/>
    <w:rsid w:val="00E014D6"/>
    <w:rsid w:val="00E3587C"/>
    <w:rsid w:val="00E60847"/>
    <w:rsid w:val="00F00DF0"/>
    <w:rsid w:val="00F70659"/>
    <w:rsid w:val="00F73035"/>
    <w:rsid w:val="00F91D2F"/>
    <w:rsid w:val="00FC53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;"/>
  <w14:docId w14:val="2D5DE432"/>
  <w15:chartTrackingRefBased/>
  <w15:docId w15:val="{45B66D39-382A-470A-AB27-AD6A326860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6815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681590"/>
  </w:style>
  <w:style w:type="paragraph" w:styleId="Pieddepage">
    <w:name w:val="footer"/>
    <w:basedOn w:val="Normal"/>
    <w:link w:val="PieddepageCar"/>
    <w:uiPriority w:val="99"/>
    <w:unhideWhenUsed/>
    <w:rsid w:val="006815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681590"/>
  </w:style>
  <w:style w:type="character" w:styleId="Lienhypertexte">
    <w:name w:val="Hyperlink"/>
    <w:basedOn w:val="Policepardfaut"/>
    <w:uiPriority w:val="99"/>
    <w:unhideWhenUsed/>
    <w:rsid w:val="00681590"/>
    <w:rPr>
      <w:color w:val="0563C1" w:themeColor="hyperlink"/>
      <w:u w:val="single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681590"/>
    <w:rPr>
      <w:color w:val="605E5C"/>
      <w:shd w:val="clear" w:color="auto" w:fill="E1DFDD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38377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83774"/>
    <w:rPr>
      <w:rFonts w:ascii="Segoe UI" w:hAnsi="Segoe UI" w:cs="Segoe UI"/>
      <w:sz w:val="18"/>
      <w:szCs w:val="18"/>
    </w:rPr>
  </w:style>
  <w:style w:type="character" w:styleId="Marquedecommentaire">
    <w:name w:val="annotation reference"/>
    <w:basedOn w:val="Policepardfaut"/>
    <w:uiPriority w:val="99"/>
    <w:semiHidden/>
    <w:unhideWhenUsed/>
    <w:rsid w:val="00FC5322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FC5322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FC5322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FC5322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FC532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nuelle\Documents\Manu\03_Cr&#233;ation_examen\2021_Examen\Version_0_1E_Panik_room\Mod&#232;le_1E_Panik%20Room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Modèle_1E_Panik Room.dotx</Template>
  <TotalTime>6</TotalTime>
  <Pages>1</Pages>
  <Words>268</Words>
  <Characters>1479</Characters>
  <Application>Microsoft Office Word</Application>
  <DocSecurity>0</DocSecurity>
  <Lines>12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ICA</dc:creator>
  <cp:keywords/>
  <dc:description/>
  <cp:lastModifiedBy>Alessandro Lapaire</cp:lastModifiedBy>
  <cp:revision>6</cp:revision>
  <cp:lastPrinted>2021-01-14T09:05:00Z</cp:lastPrinted>
  <dcterms:created xsi:type="dcterms:W3CDTF">2021-02-13T09:00:00Z</dcterms:created>
  <dcterms:modified xsi:type="dcterms:W3CDTF">2021-04-22T12:15:00Z</dcterms:modified>
</cp:coreProperties>
</file>